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313" w:rsidRDefault="00094313" w:rsidP="00094313">
      <w:pPr>
        <w:pStyle w:val="NoSpacing"/>
      </w:pPr>
      <w:r>
        <w:rPr>
          <w:u w:val="single"/>
        </w:rPr>
        <w:t>Thomas SARE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94313" w:rsidRDefault="00094313" w:rsidP="00094313">
      <w:pPr>
        <w:pStyle w:val="NoSpacing"/>
      </w:pPr>
    </w:p>
    <w:p w:rsidR="00094313" w:rsidRDefault="00094313" w:rsidP="00094313">
      <w:pPr>
        <w:pStyle w:val="NoSpacing"/>
      </w:pPr>
    </w:p>
    <w:p w:rsidR="00094313" w:rsidRDefault="00094313" w:rsidP="00094313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:rsidR="00094313" w:rsidRDefault="00094313" w:rsidP="00094313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:rsidR="00094313" w:rsidRDefault="00094313" w:rsidP="0009431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:rsidR="00094313" w:rsidRDefault="00094313" w:rsidP="00094313">
      <w:pPr>
        <w:pStyle w:val="NoSpacing"/>
      </w:pPr>
    </w:p>
    <w:p w:rsidR="00094313" w:rsidRDefault="00094313" w:rsidP="00094313">
      <w:pPr>
        <w:pStyle w:val="NoSpacing"/>
      </w:pPr>
    </w:p>
    <w:p w:rsidR="00094313" w:rsidRPr="00630F45" w:rsidRDefault="00094313" w:rsidP="00094313">
      <w:pPr>
        <w:pStyle w:val="NoSpacing"/>
      </w:pPr>
      <w:r>
        <w:t>31 August 2017</w:t>
      </w:r>
    </w:p>
    <w:p w:rsidR="006B2F86" w:rsidRPr="00094313" w:rsidRDefault="00094313" w:rsidP="00E71FC3">
      <w:pPr>
        <w:pStyle w:val="NoSpacing"/>
      </w:pPr>
      <w:bookmarkStart w:id="0" w:name="_GoBack"/>
      <w:bookmarkEnd w:id="0"/>
    </w:p>
    <w:sectPr w:rsidR="006B2F86" w:rsidRPr="000943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313" w:rsidRDefault="00094313" w:rsidP="00E71FC3">
      <w:pPr>
        <w:spacing w:after="0" w:line="240" w:lineRule="auto"/>
      </w:pPr>
      <w:r>
        <w:separator/>
      </w:r>
    </w:p>
  </w:endnote>
  <w:endnote w:type="continuationSeparator" w:id="0">
    <w:p w:rsidR="00094313" w:rsidRDefault="000943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313" w:rsidRDefault="00094313" w:rsidP="00E71FC3">
      <w:pPr>
        <w:spacing w:after="0" w:line="240" w:lineRule="auto"/>
      </w:pPr>
      <w:r>
        <w:separator/>
      </w:r>
    </w:p>
  </w:footnote>
  <w:footnote w:type="continuationSeparator" w:id="0">
    <w:p w:rsidR="00094313" w:rsidRDefault="000943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13"/>
    <w:rsid w:val="000943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A7811"/>
  <w15:chartTrackingRefBased/>
  <w15:docId w15:val="{BC2EC6D9-4930-4348-9BB0-F1AA2BD0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2017-08-31T14:20:00Z</dcterms:created>
  <dcterms:modified xsi:type="dcterms:W3CDTF">2017-08-31T14:21:00Z</dcterms:modified>
</cp:coreProperties>
</file>